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BA3F6" w14:textId="4A23DE25" w:rsidR="00B97404" w:rsidRDefault="00B97404" w:rsidP="002C7F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Ralph HENLEY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fl.1455)</w:t>
      </w:r>
    </w:p>
    <w:p w14:paraId="012F3FAC" w14:textId="52818736" w:rsidR="00B97404" w:rsidRDefault="00B97404" w:rsidP="002C7F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Abbot of </w:t>
      </w:r>
      <w:proofErr w:type="spellStart"/>
      <w:proofErr w:type="gramStart"/>
      <w:r>
        <w:rPr>
          <w:rFonts w:cs="Times New Roman"/>
          <w:szCs w:val="24"/>
        </w:rPr>
        <w:t>SS.Mary</w:t>
      </w:r>
      <w:proofErr w:type="spellEnd"/>
      <w:proofErr w:type="gramEnd"/>
      <w:r>
        <w:rPr>
          <w:rFonts w:cs="Times New Roman"/>
          <w:szCs w:val="24"/>
        </w:rPr>
        <w:t xml:space="preserve"> and Modwen the Virgin, Burton on Trent.</w:t>
      </w:r>
    </w:p>
    <w:p w14:paraId="2F95DDE6" w14:textId="77777777" w:rsidR="00B97404" w:rsidRDefault="00B97404" w:rsidP="002C7F02">
      <w:pPr>
        <w:pStyle w:val="NoSpacing"/>
        <w:rPr>
          <w:rFonts w:cs="Times New Roman"/>
          <w:szCs w:val="24"/>
        </w:rPr>
      </w:pPr>
    </w:p>
    <w:p w14:paraId="65CC9EDC" w14:textId="77777777" w:rsidR="00B97404" w:rsidRDefault="00B97404" w:rsidP="002C7F02">
      <w:pPr>
        <w:pStyle w:val="NoSpacing"/>
        <w:rPr>
          <w:rFonts w:cs="Times New Roman"/>
          <w:szCs w:val="24"/>
        </w:rPr>
      </w:pPr>
    </w:p>
    <w:p w14:paraId="2C7E5356" w14:textId="22A3D3C4" w:rsidR="00B97404" w:rsidRDefault="00B97404" w:rsidP="002C7F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Mar.</w:t>
      </w:r>
      <w:r>
        <w:rPr>
          <w:rFonts w:cs="Times New Roman"/>
          <w:szCs w:val="24"/>
        </w:rPr>
        <w:tab/>
        <w:t>1455</w:t>
      </w:r>
      <w:r>
        <w:rPr>
          <w:rFonts w:cs="Times New Roman"/>
          <w:szCs w:val="24"/>
        </w:rPr>
        <w:tab/>
        <w:t>He had resigned by this date.   (C.P.R. 1452-61 p.228)</w:t>
      </w:r>
    </w:p>
    <w:p w14:paraId="4CD8FEFC" w14:textId="77777777" w:rsidR="00B97404" w:rsidRDefault="00B97404" w:rsidP="002C7F02">
      <w:pPr>
        <w:pStyle w:val="NoSpacing"/>
        <w:rPr>
          <w:rFonts w:cs="Times New Roman"/>
          <w:szCs w:val="24"/>
        </w:rPr>
      </w:pPr>
    </w:p>
    <w:p w14:paraId="09A70D2E" w14:textId="77777777" w:rsidR="00B97404" w:rsidRDefault="00B97404" w:rsidP="002C7F02">
      <w:pPr>
        <w:pStyle w:val="NoSpacing"/>
        <w:rPr>
          <w:rFonts w:cs="Times New Roman"/>
          <w:szCs w:val="24"/>
        </w:rPr>
      </w:pPr>
    </w:p>
    <w:p w14:paraId="7741FC10" w14:textId="6307596C" w:rsidR="00B97404" w:rsidRPr="00B97404" w:rsidRDefault="00B97404" w:rsidP="002C7F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January 2024</w:t>
      </w:r>
    </w:p>
    <w:p w14:paraId="685271CE" w14:textId="6D8DFB4C" w:rsidR="00740834" w:rsidRPr="002C7F02" w:rsidRDefault="00740834" w:rsidP="00740834">
      <w:pPr>
        <w:pStyle w:val="NoSpacing"/>
        <w:rPr>
          <w:rFonts w:cs="Times New Roman"/>
          <w:szCs w:val="24"/>
        </w:rPr>
      </w:pPr>
    </w:p>
    <w:sectPr w:rsidR="00740834" w:rsidRPr="002C7F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F54F4" w14:textId="77777777" w:rsidR="00740834" w:rsidRDefault="00740834" w:rsidP="009139A6">
      <w:r>
        <w:separator/>
      </w:r>
    </w:p>
  </w:endnote>
  <w:endnote w:type="continuationSeparator" w:id="0">
    <w:p w14:paraId="7E5C59FD" w14:textId="77777777" w:rsidR="00740834" w:rsidRDefault="007408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BFA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1E29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70B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AB0F9" w14:textId="77777777" w:rsidR="00740834" w:rsidRDefault="00740834" w:rsidP="009139A6">
      <w:r>
        <w:separator/>
      </w:r>
    </w:p>
  </w:footnote>
  <w:footnote w:type="continuationSeparator" w:id="0">
    <w:p w14:paraId="4087A77D" w14:textId="77777777" w:rsidR="00740834" w:rsidRDefault="007408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D22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934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8E9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834"/>
    <w:rsid w:val="000666E0"/>
    <w:rsid w:val="00080619"/>
    <w:rsid w:val="000B1EE6"/>
    <w:rsid w:val="002510B7"/>
    <w:rsid w:val="002C7F02"/>
    <w:rsid w:val="00385D46"/>
    <w:rsid w:val="005C130B"/>
    <w:rsid w:val="00740834"/>
    <w:rsid w:val="00826F5C"/>
    <w:rsid w:val="009139A6"/>
    <w:rsid w:val="009448BB"/>
    <w:rsid w:val="00947624"/>
    <w:rsid w:val="00A3176C"/>
    <w:rsid w:val="00AA707A"/>
    <w:rsid w:val="00AE65F8"/>
    <w:rsid w:val="00B97404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51937"/>
  <w15:chartTrackingRefBased/>
  <w15:docId w15:val="{15013B95-8869-44ED-BE95-7E1A578CB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53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2024-01-06T19:48:00Z</dcterms:created>
  <dcterms:modified xsi:type="dcterms:W3CDTF">2024-01-06T20:56:00Z</dcterms:modified>
</cp:coreProperties>
</file>